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0E81D" w14:textId="77777777" w:rsidR="005103B9" w:rsidRDefault="006676AE" w:rsidP="00D56F08">
      <w:pPr>
        <w:pStyle w:val="Bezodstpw"/>
        <w:jc w:val="right"/>
        <w:rPr>
          <w:rFonts w:ascii="Arial" w:hAnsi="Arial" w:cs="Arial"/>
          <w:sz w:val="24"/>
          <w:szCs w:val="24"/>
        </w:rPr>
      </w:pPr>
      <w:r w:rsidRPr="00D56F08">
        <w:rPr>
          <w:rFonts w:ascii="Arial" w:hAnsi="Arial" w:cs="Arial"/>
          <w:sz w:val="24"/>
          <w:szCs w:val="24"/>
        </w:rPr>
        <w:t xml:space="preserve">Załącznik nr </w:t>
      </w:r>
      <w:r w:rsidR="004A788F" w:rsidRPr="00D56F08">
        <w:rPr>
          <w:rFonts w:ascii="Arial" w:hAnsi="Arial" w:cs="Arial"/>
          <w:sz w:val="24"/>
          <w:szCs w:val="24"/>
        </w:rPr>
        <w:t>2</w:t>
      </w:r>
      <w:r w:rsidR="00B36ABD" w:rsidRPr="00D56F08">
        <w:rPr>
          <w:rFonts w:ascii="Arial" w:hAnsi="Arial" w:cs="Arial"/>
          <w:sz w:val="24"/>
          <w:szCs w:val="24"/>
        </w:rPr>
        <w:t xml:space="preserve"> do SWZ</w:t>
      </w:r>
    </w:p>
    <w:p w14:paraId="63159C8A" w14:textId="77777777" w:rsidR="00C4103F" w:rsidRPr="0012157F" w:rsidRDefault="007118F0" w:rsidP="00393DEE">
      <w:pPr>
        <w:spacing w:after="80" w:line="276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5F5BC4B" w14:textId="77777777" w:rsidR="001F1F6A" w:rsidRPr="00E63576" w:rsidRDefault="001F1F6A" w:rsidP="001F1F6A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Ochotnicza Straż Pożarna w Bilnie</w:t>
      </w:r>
      <w:r w:rsidRPr="00E63576">
        <w:rPr>
          <w:rFonts w:ascii="Arial" w:hAnsi="Arial" w:cs="Arial"/>
          <w:b/>
          <w:sz w:val="24"/>
          <w:szCs w:val="24"/>
        </w:rPr>
        <w:t xml:space="preserve"> </w:t>
      </w:r>
    </w:p>
    <w:p w14:paraId="3F45421E" w14:textId="77777777" w:rsidR="001F1F6A" w:rsidRPr="00D5764D" w:rsidRDefault="001F1F6A" w:rsidP="001F1F6A">
      <w:pPr>
        <w:pStyle w:val="Akapitzlist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Bi</w:t>
      </w:r>
      <w:r w:rsidRPr="00D5764D">
        <w:rPr>
          <w:rFonts w:ascii="Arial" w:hAnsi="Arial" w:cs="Arial"/>
          <w:color w:val="000000"/>
          <w:sz w:val="24"/>
          <w:szCs w:val="24"/>
        </w:rPr>
        <w:t xml:space="preserve">lno 9A, 87-840 Lubień Kujawski </w:t>
      </w:r>
      <w:r w:rsidRPr="00D5764D">
        <w:rPr>
          <w:rFonts w:ascii="Arial" w:hAnsi="Arial" w:cs="Arial"/>
          <w:sz w:val="24"/>
          <w:szCs w:val="24"/>
        </w:rPr>
        <w:t xml:space="preserve"> </w:t>
      </w:r>
    </w:p>
    <w:p w14:paraId="5F064D91" w14:textId="77777777" w:rsidR="001F1F6A" w:rsidRPr="00D5764D" w:rsidRDefault="001F1F6A" w:rsidP="001F1F6A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D5764D">
        <w:rPr>
          <w:rFonts w:ascii="Arial" w:hAnsi="Arial" w:cs="Arial"/>
          <w:sz w:val="24"/>
          <w:szCs w:val="24"/>
        </w:rPr>
        <w:t xml:space="preserve">Adres poczty elektronicznej: </w:t>
      </w:r>
      <w:hyperlink r:id="rId8" w:history="1">
        <w:r w:rsidRPr="00D5764D">
          <w:rPr>
            <w:rStyle w:val="Hipercze"/>
            <w:rFonts w:ascii="Arial" w:hAnsi="Arial" w:cs="Arial"/>
            <w:sz w:val="24"/>
            <w:szCs w:val="24"/>
            <w:u w:val="none"/>
          </w:rPr>
          <w:t>osp_bilno.54@op.pl</w:t>
        </w:r>
      </w:hyperlink>
    </w:p>
    <w:p w14:paraId="73997755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109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37"/>
      </w:tblGrid>
      <w:tr w:rsidR="002578E4" w:rsidRPr="00A2540E" w14:paraId="2080EEBF" w14:textId="77777777" w:rsidTr="00D56F08">
        <w:trPr>
          <w:gridAfter w:val="1"/>
          <w:wAfter w:w="37" w:type="dxa"/>
        </w:trPr>
        <w:tc>
          <w:tcPr>
            <w:tcW w:w="2800" w:type="dxa"/>
          </w:tcPr>
          <w:p w14:paraId="6183ED37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D304235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F689BF5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B33E264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A2540E" w14:paraId="6DBCE997" w14:textId="77777777" w:rsidTr="00D56F08">
        <w:trPr>
          <w:gridAfter w:val="1"/>
          <w:wAfter w:w="37" w:type="dxa"/>
        </w:trPr>
        <w:tc>
          <w:tcPr>
            <w:tcW w:w="2800" w:type="dxa"/>
          </w:tcPr>
          <w:p w14:paraId="0D53D5C1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43C01B6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D1A9096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7698D7A" w14:textId="77777777" w:rsidR="002578E4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  <w:p w14:paraId="2F29B2CB" w14:textId="77777777" w:rsidR="00D56F08" w:rsidRPr="00A2540E" w:rsidRDefault="00D56F08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4E2A46" w:rsidRPr="0012157F" w14:paraId="15459AAE" w14:textId="77777777" w:rsidTr="00D56F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04" w:type="dxa"/>
            <w:gridSpan w:val="3"/>
            <w:shd w:val="clear" w:color="auto" w:fill="D9D9D9"/>
          </w:tcPr>
          <w:p w14:paraId="34F7508C" w14:textId="77777777" w:rsidR="004E2A46" w:rsidRPr="0012157F" w:rsidRDefault="004E2A46" w:rsidP="00A21C1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0ED9C90E" w14:textId="5DBF861B" w:rsidR="004E2A46" w:rsidRPr="0012157F" w:rsidRDefault="004E2A46" w:rsidP="00A21C1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4E2A4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E2A46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4E2A46">
              <w:rPr>
                <w:rFonts w:ascii="Arial" w:hAnsi="Arial" w:cs="Arial"/>
                <w:sz w:val="24"/>
                <w:szCs w:val="24"/>
              </w:rPr>
              <w:t>. Dz. U. z 202</w:t>
            </w:r>
            <w:r w:rsidR="001F1F6A">
              <w:rPr>
                <w:rFonts w:ascii="Arial" w:hAnsi="Arial" w:cs="Arial"/>
                <w:sz w:val="24"/>
                <w:szCs w:val="24"/>
              </w:rPr>
              <w:t>6</w:t>
            </w:r>
            <w:r w:rsidRPr="004E2A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959EF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="001F1F6A">
              <w:rPr>
                <w:rFonts w:ascii="Arial" w:hAnsi="Arial" w:cs="Arial"/>
                <w:sz w:val="24"/>
                <w:szCs w:val="24"/>
              </w:rPr>
              <w:t>793</w:t>
            </w:r>
            <w:r w:rsidR="000959EF" w:rsidRPr="000959E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4E2A46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5402C86B" w14:textId="77777777" w:rsidR="004E2A46" w:rsidRPr="00612283" w:rsidRDefault="004E2A46" w:rsidP="00A21C1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9CFA2C4" w14:textId="77777777" w:rsidR="004E2A46" w:rsidRPr="00612283" w:rsidRDefault="004E2A46" w:rsidP="00A21C1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7DA3F046" w14:textId="77777777" w:rsidR="004E2A46" w:rsidRPr="0012157F" w:rsidRDefault="004E2A46" w:rsidP="00A21C1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2A4BB265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2377"/>
        <w:gridCol w:w="6803"/>
      </w:tblGrid>
      <w:tr w:rsidR="002578E4" w:rsidRPr="00A2540E" w14:paraId="35F70602" w14:textId="77777777" w:rsidTr="00461EBD">
        <w:trPr>
          <w:trHeight w:val="795"/>
        </w:trPr>
        <w:tc>
          <w:tcPr>
            <w:tcW w:w="2377" w:type="dxa"/>
          </w:tcPr>
          <w:p w14:paraId="35079479" w14:textId="77777777" w:rsidR="002578E4" w:rsidRPr="00D56F08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56F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ED7C03E" w14:textId="444B0122" w:rsidR="002578E4" w:rsidRPr="001F1F6A" w:rsidRDefault="001F1F6A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F1F6A">
              <w:rPr>
                <w:rFonts w:ascii="Arial" w:hAnsi="Arial" w:cs="Arial"/>
                <w:b/>
                <w:iCs/>
                <w:color w:val="000000"/>
                <w:kern w:val="1"/>
                <w:sz w:val="24"/>
                <w:szCs w:val="24"/>
              </w:rPr>
              <w:t xml:space="preserve">Dostawa </w:t>
            </w:r>
            <w:r w:rsidRPr="001F1F6A"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jednego lekkiego samochodu ratowniczo – gaśniczego z napędem 4x4 dla OSP w Bilnie</w:t>
            </w:r>
            <w:r w:rsidR="004824F7" w:rsidRPr="001F1F6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4E2A46" w:rsidRPr="00A2540E" w14:paraId="23E80476" w14:textId="77777777" w:rsidTr="00D56F08">
        <w:tc>
          <w:tcPr>
            <w:tcW w:w="2377" w:type="dxa"/>
          </w:tcPr>
          <w:p w14:paraId="60AE3B63" w14:textId="77777777" w:rsidR="004E2A46" w:rsidRPr="00D56F08" w:rsidRDefault="004E2A46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56F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7293BCE" w14:textId="6452CB33" w:rsidR="004E2A46" w:rsidRPr="00C52531" w:rsidRDefault="001F1F6A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OSP/1/2026</w:t>
            </w:r>
          </w:p>
        </w:tc>
      </w:tr>
    </w:tbl>
    <w:p w14:paraId="16FFE64E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330417" w14:textId="7B5141D6" w:rsidR="00F90CD1" w:rsidRPr="00536F25" w:rsidRDefault="005434B3" w:rsidP="00393DEE">
      <w:pPr>
        <w:pStyle w:val="pkt"/>
        <w:spacing w:before="0" w:after="0" w:line="360" w:lineRule="auto"/>
        <w:ind w:left="0" w:firstLine="0"/>
        <w:rPr>
          <w:rFonts w:ascii="Arial" w:hAnsi="Arial" w:cs="Arial"/>
          <w:szCs w:val="24"/>
        </w:rPr>
      </w:pPr>
      <w:r w:rsidRPr="00536F25">
        <w:rPr>
          <w:rFonts w:ascii="Arial" w:hAnsi="Arial" w:cs="Arial"/>
          <w:szCs w:val="24"/>
        </w:rPr>
        <w:t xml:space="preserve">prowadzonego przez </w:t>
      </w:r>
      <w:r w:rsidR="001F1F6A">
        <w:rPr>
          <w:rFonts w:ascii="Arial" w:hAnsi="Arial" w:cs="Arial"/>
          <w:b/>
          <w:szCs w:val="24"/>
        </w:rPr>
        <w:t>Ochotniczą Straż Pożarną w Bilnie</w:t>
      </w:r>
      <w:r w:rsidR="00393DEE" w:rsidRPr="00536F25">
        <w:rPr>
          <w:rFonts w:ascii="Arial" w:hAnsi="Arial" w:cs="Arial"/>
          <w:b/>
          <w:szCs w:val="24"/>
        </w:rPr>
        <w:t xml:space="preserve">, </w:t>
      </w:r>
      <w:r w:rsidR="001F1F6A">
        <w:rPr>
          <w:rFonts w:ascii="Arial" w:hAnsi="Arial" w:cs="Arial"/>
          <w:color w:val="000000"/>
          <w:szCs w:val="24"/>
        </w:rPr>
        <w:t>Bilno 9A</w:t>
      </w:r>
      <w:r w:rsidR="001F1F6A" w:rsidRPr="00E63576">
        <w:rPr>
          <w:rFonts w:ascii="Arial" w:hAnsi="Arial" w:cs="Arial"/>
          <w:color w:val="000000"/>
          <w:szCs w:val="24"/>
        </w:rPr>
        <w:t xml:space="preserve">, </w:t>
      </w:r>
      <w:r w:rsidR="001F1F6A">
        <w:rPr>
          <w:rFonts w:ascii="Arial" w:hAnsi="Arial" w:cs="Arial"/>
          <w:color w:val="000000"/>
          <w:szCs w:val="24"/>
        </w:rPr>
        <w:t>87-840</w:t>
      </w:r>
      <w:r w:rsidR="001F1F6A" w:rsidRPr="00E63576">
        <w:rPr>
          <w:rFonts w:ascii="Arial" w:hAnsi="Arial" w:cs="Arial"/>
          <w:color w:val="000000"/>
          <w:szCs w:val="24"/>
        </w:rPr>
        <w:t xml:space="preserve"> </w:t>
      </w:r>
      <w:r w:rsidR="001F1F6A">
        <w:rPr>
          <w:rFonts w:ascii="Arial" w:hAnsi="Arial" w:cs="Arial"/>
          <w:color w:val="000000"/>
          <w:szCs w:val="24"/>
        </w:rPr>
        <w:t>Lubień Kujawski</w:t>
      </w:r>
      <w:r w:rsidR="001F1F6A" w:rsidRPr="00536F25">
        <w:rPr>
          <w:rFonts w:ascii="Arial" w:hAnsi="Arial" w:cs="Arial"/>
          <w:szCs w:val="24"/>
        </w:rPr>
        <w:t xml:space="preserve"> </w:t>
      </w:r>
      <w:r w:rsidR="00E65685" w:rsidRPr="00536F25">
        <w:rPr>
          <w:rFonts w:ascii="Arial" w:hAnsi="Arial" w:cs="Arial"/>
          <w:szCs w:val="24"/>
        </w:rPr>
        <w:t>oświa</w:t>
      </w:r>
      <w:r w:rsidR="00825A09" w:rsidRPr="00536F25">
        <w:rPr>
          <w:rFonts w:ascii="Arial" w:hAnsi="Arial" w:cs="Arial"/>
          <w:szCs w:val="24"/>
        </w:rPr>
        <w:t>dczam</w:t>
      </w:r>
      <w:r w:rsidR="00E65685" w:rsidRPr="00536F25">
        <w:rPr>
          <w:rFonts w:ascii="Arial" w:hAnsi="Arial" w:cs="Arial"/>
          <w:szCs w:val="24"/>
        </w:rPr>
        <w:t>,</w:t>
      </w:r>
      <w:r w:rsidR="002B2AD9" w:rsidRPr="00536F25">
        <w:rPr>
          <w:rFonts w:ascii="Arial" w:hAnsi="Arial" w:cs="Arial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12157F" w14:paraId="31A7E6A9" w14:textId="77777777" w:rsidTr="00650D6C">
        <w:tc>
          <w:tcPr>
            <w:tcW w:w="9104" w:type="dxa"/>
            <w:shd w:val="clear" w:color="auto" w:fill="D9D9D9"/>
          </w:tcPr>
          <w:p w14:paraId="2A30EAAE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1148A5E2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2B108354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 xml:space="preserve">, gdy zachodzą przesłanki wykluczenia z art. 108 ust. 1 pkt 1, 2 i 5 lub art.109 ust.1 pkt 2-5 i 7-10 ustawy </w:t>
      </w:r>
      <w:proofErr w:type="spellStart"/>
      <w:r w:rsidRPr="00992BD8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992BD8">
        <w:rPr>
          <w:rFonts w:ascii="Arial" w:hAnsi="Arial" w:cs="Arial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992BD8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992BD8">
        <w:rPr>
          <w:rFonts w:ascii="Arial" w:hAnsi="Arial" w:cs="Arial"/>
          <w:color w:val="0070C0"/>
          <w:sz w:val="20"/>
          <w:szCs w:val="20"/>
        </w:rPr>
        <w:t>]</w:t>
      </w:r>
    </w:p>
    <w:p w14:paraId="338AF825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 xml:space="preserve"> </w:t>
      </w:r>
      <w:r w:rsidR="00E426EB" w:rsidRPr="00E426EB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E426EB">
        <w:rPr>
          <w:rFonts w:ascii="Arial" w:hAnsi="Arial" w:cs="Arial"/>
          <w:i/>
          <w:sz w:val="20"/>
          <w:szCs w:val="20"/>
        </w:rPr>
        <w:t>Pzp</w:t>
      </w:r>
      <w:proofErr w:type="spellEnd"/>
      <w:r w:rsidR="00E426EB" w:rsidRPr="00E426EB">
        <w:rPr>
          <w:rFonts w:ascii="Arial" w:hAnsi="Arial" w:cs="Arial"/>
          <w:i/>
          <w:sz w:val="20"/>
          <w:szCs w:val="20"/>
        </w:rPr>
        <w:t>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 xml:space="preserve">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755E79FB" w14:textId="7BC5883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</w:t>
      </w:r>
      <w:r w:rsidR="00D901FA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____________________</w:t>
      </w:r>
    </w:p>
    <w:p w14:paraId="50FBE493" w14:textId="77777777" w:rsidR="000959EF" w:rsidRDefault="000959EF" w:rsidP="000959EF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7A2BCB">
        <w:rPr>
          <w:rFonts w:ascii="Arial" w:hAnsi="Arial" w:cs="Arial"/>
          <w:sz w:val="24"/>
          <w:szCs w:val="24"/>
        </w:rPr>
        <w:t>postępowania na podstawie art. 7 ust. 1 ustawy z dnia 13 kwietnia 2022 r. o</w:t>
      </w:r>
      <w:r>
        <w:rPr>
          <w:rFonts w:ascii="Arial" w:hAnsi="Arial" w:cs="Arial"/>
          <w:sz w:val="24"/>
          <w:szCs w:val="24"/>
        </w:rPr>
        <w:t> </w:t>
      </w:r>
      <w:r w:rsidRPr="007A2BCB">
        <w:rPr>
          <w:rFonts w:ascii="Arial" w:hAnsi="Arial" w:cs="Arial"/>
          <w:sz w:val="24"/>
          <w:szCs w:val="24"/>
        </w:rPr>
        <w:t>szczególnych rozwiązaniach w zakresie przeciwdziałania wspieraniu agresji na Ukrainę oraz służących ochronie bezpieczeństwa narodowego (</w:t>
      </w:r>
      <w:proofErr w:type="spellStart"/>
      <w:r w:rsidRPr="00FC4103">
        <w:rPr>
          <w:rFonts w:ascii="Arial" w:hAnsi="Arial" w:cs="Arial"/>
          <w:bCs/>
          <w:sz w:val="24"/>
          <w:szCs w:val="24"/>
        </w:rPr>
        <w:t>t.j</w:t>
      </w:r>
      <w:proofErr w:type="spellEnd"/>
      <w:r w:rsidRPr="00FC4103">
        <w:rPr>
          <w:rFonts w:ascii="Arial" w:hAnsi="Arial" w:cs="Arial"/>
          <w:bCs/>
          <w:sz w:val="24"/>
          <w:szCs w:val="24"/>
        </w:rPr>
        <w:t>. Dz. U. z 2025 r. poz. 514</w:t>
      </w:r>
      <w:r w:rsidRPr="007A2BCB">
        <w:rPr>
          <w:rFonts w:ascii="Arial" w:hAnsi="Arial" w:cs="Arial"/>
          <w:sz w:val="24"/>
          <w:szCs w:val="24"/>
        </w:rPr>
        <w:t>)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p w14:paraId="6A7CACFF" w14:textId="77777777" w:rsidR="000959EF" w:rsidRPr="00D0341B" w:rsidRDefault="000959EF" w:rsidP="000959EF">
      <w:pPr>
        <w:spacing w:before="120" w:line="276" w:lineRule="auto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D0341B">
        <w:rPr>
          <w:rFonts w:ascii="Arial" w:hAnsi="Arial" w:cs="Arial"/>
          <w:color w:val="4472C4" w:themeColor="accent1"/>
          <w:sz w:val="20"/>
          <w:szCs w:val="20"/>
        </w:rPr>
        <w:t xml:space="preserve">[UWAGA: tę część oświadczenia należy wypełnić, gdy zachodzą przesłanki wykluczenia z art. 7 ust. 1 ustawy z dnia 13 kwietnia 2022 r. o szczególnych rozwiązaniach w zakresie przeciwdziałania wspieraniu agresji na Ukrainę oraz służących ochronie bezpieczeństwa narodowego - </w:t>
      </w:r>
      <w:r w:rsidRPr="00D0341B">
        <w:rPr>
          <w:rFonts w:ascii="Arial" w:hAnsi="Arial" w:cs="Arial"/>
          <w:i/>
          <w:iCs/>
          <w:color w:val="4472C4" w:themeColor="accent1"/>
          <w:sz w:val="20"/>
          <w:szCs w:val="20"/>
        </w:rPr>
        <w:t>podając mającą zastosowanie podstawę wykluczenia spośród wymienionych w art. 7 ust. 1 ustawy z dnia 13 kwietnia 2022 r. o szczególnych rozwiązaniach w zakresie przeciwdziałania wspieraniu agresji na Ukrainę oraz służących ochronie bezpieczeństwa narodowego</w:t>
      </w:r>
      <w:r w:rsidRPr="00D0341B">
        <w:rPr>
          <w:rFonts w:ascii="Arial" w:hAnsi="Arial" w:cs="Arial"/>
          <w:color w:val="4472C4" w:themeColor="accent1"/>
          <w:sz w:val="20"/>
          <w:szCs w:val="20"/>
        </w:rPr>
        <w:t>.]</w:t>
      </w:r>
      <w:r>
        <w:rPr>
          <w:rFonts w:ascii="Arial" w:hAnsi="Arial" w:cs="Arial"/>
          <w:color w:val="4472C4" w:themeColor="accent1"/>
          <w:sz w:val="20"/>
          <w:szCs w:val="20"/>
        </w:rPr>
        <w:t xml:space="preserve"> – natomiast przekreślić jeśli nie zachodzą.</w:t>
      </w:r>
    </w:p>
    <w:p w14:paraId="6F4267B0" w14:textId="6951F624" w:rsidR="000959EF" w:rsidRPr="000959EF" w:rsidRDefault="000959EF" w:rsidP="000959EF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D0292C">
        <w:rPr>
          <w:rFonts w:ascii="Arial" w:hAnsi="Arial" w:cs="Arial"/>
          <w:sz w:val="24"/>
          <w:szCs w:val="24"/>
        </w:rPr>
        <w:t>Oświadczam, że na dzień składania ofert zachodzą w stosunku do reprezentowanego przeze mnie Wykonawcy podstawy wykluczenia z postępowania na podstawie art. 7 ust. 1 pkt. ……… ustawy z dnia 13 kwietnia 2022 r. o szczególnych rozwiązaniach w zakresie przeciwdziałania wspieraniu agresji na Ukrainę oraz służących ochronie bezpieczeństwa</w:t>
      </w:r>
      <w:r w:rsidR="0072469A">
        <w:rPr>
          <w:rFonts w:ascii="Arial" w:hAnsi="Arial" w:cs="Arial"/>
          <w:sz w:val="24"/>
          <w:szCs w:val="24"/>
        </w:rPr>
        <w:t xml:space="preserve"> n</w:t>
      </w:r>
      <w:r w:rsidRPr="000959EF">
        <w:rPr>
          <w:rFonts w:ascii="Arial" w:hAnsi="Arial" w:cs="Arial"/>
          <w:sz w:val="24"/>
          <w:szCs w:val="24"/>
        </w:rPr>
        <w:t xml:space="preserve">arodowego.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650D6C" w14:paraId="0425E4D4" w14:textId="77777777" w:rsidTr="00CD4DD1">
        <w:tc>
          <w:tcPr>
            <w:tcW w:w="9104" w:type="dxa"/>
            <w:shd w:val="clear" w:color="auto" w:fill="D9D9D9"/>
          </w:tcPr>
          <w:p w14:paraId="2C20DF5E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3CC85E06" w14:textId="6EF46471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</w:t>
      </w:r>
      <w:r w:rsidR="008372B8">
        <w:rPr>
          <w:rFonts w:ascii="Arial" w:hAnsi="Arial" w:cs="Arial"/>
          <w:sz w:val="24"/>
          <w:szCs w:val="24"/>
        </w:rPr>
        <w:t> </w:t>
      </w:r>
      <w:r w:rsidR="004541F9" w:rsidRPr="0012157F">
        <w:rPr>
          <w:rFonts w:ascii="Arial" w:hAnsi="Arial" w:cs="Arial"/>
          <w:sz w:val="24"/>
          <w:szCs w:val="24"/>
        </w:rPr>
        <w:t>postępowaniu: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902"/>
      </w:tblGrid>
      <w:tr w:rsidR="00D2702A" w:rsidRPr="0012157F" w14:paraId="79747995" w14:textId="77777777" w:rsidTr="000360A8">
        <w:trPr>
          <w:trHeight w:val="7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CBF12E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F06C38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4E2A46" w:rsidRPr="0012157F" w14:paraId="127B10E7" w14:textId="77777777" w:rsidTr="000360A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2FC9" w14:textId="77777777" w:rsidR="004E2A46" w:rsidRPr="0012157F" w:rsidRDefault="004E2A46" w:rsidP="00A21C1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DFCD" w14:textId="77777777" w:rsidR="004E2A46" w:rsidRPr="0012157F" w:rsidRDefault="004E2A46" w:rsidP="00A21C15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2A46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034894A4" w14:textId="77777777" w:rsidR="004E2A46" w:rsidRPr="0012157F" w:rsidRDefault="004E2A46" w:rsidP="00A21C15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  <w:tr w:rsidR="004E2A46" w:rsidRPr="0012157F" w14:paraId="346D9258" w14:textId="77777777" w:rsidTr="000360A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1FAD" w14:textId="77777777" w:rsidR="004E2A46" w:rsidRPr="0012157F" w:rsidRDefault="004E2A46" w:rsidP="00A21C1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EB57" w14:textId="77777777" w:rsidR="004E2A46" w:rsidRPr="0012157F" w:rsidRDefault="004E2A46" w:rsidP="00A21C15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E2A46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1C744AFD" w14:textId="77777777" w:rsidR="004E2A46" w:rsidRPr="0012157F" w:rsidRDefault="004E2A46" w:rsidP="00A21C15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Zamawiający nie stawia warunku w powyższym zakresie</w:t>
            </w:r>
          </w:p>
        </w:tc>
      </w:tr>
      <w:tr w:rsidR="00FD0B04" w:rsidRPr="0012157F" w14:paraId="507630EF" w14:textId="77777777" w:rsidTr="008372B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09EA" w14:textId="77777777" w:rsidR="00FD0B04" w:rsidRPr="0012157F" w:rsidRDefault="00FD0B04" w:rsidP="00FD0B04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77E" w14:textId="77777777" w:rsidR="00FD0B04" w:rsidRPr="00450B5C" w:rsidRDefault="00FD0B04" w:rsidP="00FD0B04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3E1916">
              <w:rPr>
                <w:rFonts w:ascii="Arial" w:hAnsi="Arial" w:cs="Arial"/>
                <w:b/>
                <w:bCs/>
              </w:rPr>
              <w:t>Zdolność techniczna lub zawodowa</w:t>
            </w:r>
          </w:p>
          <w:p w14:paraId="434031B4" w14:textId="74A4382F" w:rsidR="00FD0B04" w:rsidRPr="00461EBD" w:rsidRDefault="00FD0B04" w:rsidP="00FD0B0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1EBD">
              <w:rPr>
                <w:rFonts w:ascii="Arial" w:hAnsi="Arial" w:cs="Arial"/>
                <w:sz w:val="24"/>
                <w:szCs w:val="24"/>
              </w:rPr>
              <w:t xml:space="preserve">Zamawiający uzna wskazany warunek udziału w postępowaniu za spełniony, jeżeli Wykonawca w okresie ostatnich trzech lat, a jeżeli okres działalności jest krótszy – w tym okresie </w:t>
            </w:r>
            <w:r w:rsidR="001F1F6A" w:rsidRPr="00461EBD">
              <w:rPr>
                <w:rFonts w:ascii="Arial" w:hAnsi="Arial" w:cs="Arial"/>
                <w:sz w:val="24"/>
                <w:szCs w:val="24"/>
              </w:rPr>
              <w:t>wykaże,</w:t>
            </w:r>
            <w:r w:rsidR="00830015">
              <w:rPr>
                <w:rFonts w:ascii="Arial" w:hAnsi="Arial" w:cs="Arial"/>
                <w:sz w:val="24"/>
                <w:szCs w:val="24"/>
              </w:rPr>
              <w:t xml:space="preserve"> że</w:t>
            </w:r>
            <w:r w:rsidR="001F1F6A" w:rsidRPr="00461E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1F6A" w:rsidRPr="00461EBD">
              <w:rPr>
                <w:rFonts w:ascii="Arial" w:hAnsi="Arial" w:cs="Arial"/>
                <w:bCs/>
                <w:sz w:val="24"/>
                <w:szCs w:val="24"/>
              </w:rPr>
              <w:t>zrealizował co najmniej jedną dostawę lekkiego samochodu ratowniczo-gaśniczego o wartości co najmniej 200.000,00 zł brutto, potwierdzoną protokołem zdawczo-odbiorczym</w:t>
            </w:r>
            <w:r w:rsidRPr="00461EB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83CD2F6" w14:textId="1F762B82" w:rsidR="00FD0B04" w:rsidRPr="008372B8" w:rsidRDefault="00FD0B04" w:rsidP="00FD0B0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1EBD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 zasadzie spełnia/nie spełnia.</w:t>
            </w:r>
          </w:p>
        </w:tc>
      </w:tr>
      <w:tr w:rsidR="00FD0B04" w:rsidRPr="0012157F" w14:paraId="18EE5BB7" w14:textId="77777777" w:rsidTr="000360A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2D8B" w14:textId="77777777" w:rsidR="00FD0B04" w:rsidRPr="0012157F" w:rsidRDefault="00FD0B04" w:rsidP="00FD0B04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959" w14:textId="77777777" w:rsidR="00FD0B04" w:rsidRPr="00450B5C" w:rsidRDefault="00FD0B04" w:rsidP="00FD0B04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3E1916">
              <w:rPr>
                <w:rFonts w:ascii="Arial" w:hAnsi="Arial" w:cs="Arial"/>
                <w:b/>
                <w:bCs/>
              </w:rPr>
              <w:t>Uprawnienia do prowadzenia określonej działalności gospodarczej lub zawodowej, o ile wynika to z odrębnych przepisów</w:t>
            </w:r>
          </w:p>
          <w:p w14:paraId="3ECB50FA" w14:textId="7F608F82" w:rsidR="00FD0B04" w:rsidRPr="00461EBD" w:rsidRDefault="00FD0B04" w:rsidP="00FD0B0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1EBD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</w:tbl>
    <w:p w14:paraId="65338851" w14:textId="77777777" w:rsidR="00D901FA" w:rsidRDefault="00D901FA" w:rsidP="00257E73">
      <w:pPr>
        <w:pBdr>
          <w:bottom w:val="single" w:sz="12" w:space="1" w:color="auto"/>
        </w:pBd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</w:p>
    <w:p w14:paraId="634AE9C8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BF77985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6FFDB150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2884DA2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zasoby: </w:t>
      </w:r>
    </w:p>
    <w:p w14:paraId="72173E8D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00C7AD6C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lastRenderedPageBreak/>
        <w:t>(wskazać nazwę/y podmiotu/ów)</w:t>
      </w:r>
    </w:p>
    <w:p w14:paraId="0754C801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5A897194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65D72E57" w14:textId="77777777" w:rsidR="00E21BB4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0B19B399" w14:textId="46A24C86" w:rsidR="00C62F57" w:rsidRDefault="00D901FA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257E73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650D6C" w14:paraId="7F438D38" w14:textId="77777777" w:rsidTr="00CD4DD1">
        <w:tc>
          <w:tcPr>
            <w:tcW w:w="9104" w:type="dxa"/>
            <w:shd w:val="clear" w:color="auto" w:fill="D9D9D9"/>
          </w:tcPr>
          <w:p w14:paraId="740BAEF3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D8DA1BE" w14:textId="6A37A1FD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</w:t>
      </w:r>
      <w:r w:rsidR="009A3EE6">
        <w:rPr>
          <w:rFonts w:ascii="Arial" w:hAnsi="Arial" w:cs="Arial"/>
          <w:sz w:val="24"/>
          <w:szCs w:val="24"/>
        </w:rPr>
        <w:t> </w:t>
      </w:r>
      <w:r w:rsidRPr="00E426EB">
        <w:rPr>
          <w:rFonts w:ascii="Arial" w:hAnsi="Arial" w:cs="Arial"/>
          <w:sz w:val="24"/>
          <w:szCs w:val="24"/>
        </w:rPr>
        <w:t>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650D6C" w14:paraId="3E33A58B" w14:textId="77777777" w:rsidTr="00847232">
        <w:tc>
          <w:tcPr>
            <w:tcW w:w="9104" w:type="dxa"/>
            <w:shd w:val="clear" w:color="auto" w:fill="D9D9D9"/>
          </w:tcPr>
          <w:p w14:paraId="1D82CE5E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5E62A494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50AEDD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75119BE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D557678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2AEE1E3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A1CAAE4" w14:textId="77777777" w:rsidR="00524951" w:rsidRPr="00D3744D" w:rsidRDefault="00E426EB" w:rsidP="00D3744D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  <w:r w:rsidR="00FE4E2B" w:rsidRPr="0012157F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</w:p>
    <w:p w14:paraId="58D4B61B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5CD3DF87" w14:textId="77777777" w:rsidR="008372B8" w:rsidRDefault="008372B8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0F1F3FA8" w14:textId="77777777" w:rsidR="008372B8" w:rsidRDefault="008372B8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3744D" w:rsidRPr="008B745A" w14:paraId="38AAF66E" w14:textId="77777777" w:rsidTr="00321E29">
        <w:tc>
          <w:tcPr>
            <w:tcW w:w="2660" w:type="dxa"/>
          </w:tcPr>
          <w:p w14:paraId="735B1C5F" w14:textId="77777777" w:rsidR="00D3744D" w:rsidRPr="008B745A" w:rsidRDefault="00D3744D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95C5E4D" w14:textId="77777777" w:rsidR="00D3744D" w:rsidRPr="008B745A" w:rsidRDefault="00D3744D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79A7821" w14:textId="77777777" w:rsidR="00D3744D" w:rsidRPr="008B745A" w:rsidRDefault="00D3744D" w:rsidP="00321E29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BFF60C1" w14:textId="77777777" w:rsidR="00D3744D" w:rsidRPr="008B745A" w:rsidRDefault="00D3744D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F2FB2FD" w14:textId="77777777" w:rsidR="00D3744D" w:rsidRPr="008B745A" w:rsidRDefault="00D3744D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3F27CCF" w14:textId="77777777" w:rsidR="00D3744D" w:rsidRPr="008B745A" w:rsidRDefault="00D3744D" w:rsidP="00321E29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[kwalifikowany podpis elektroniczny lub podpis zaufany lub elektroniczny podpis osobisty osoby / osób uprawnionych do reprezentacji 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11BC9CBA" w14:textId="77777777" w:rsidR="00393DEE" w:rsidRPr="00393DEE" w:rsidRDefault="00393DEE" w:rsidP="00D3744D">
      <w:pPr>
        <w:spacing w:after="0" w:line="360" w:lineRule="auto"/>
        <w:ind w:left="3261"/>
        <w:jc w:val="both"/>
        <w:rPr>
          <w:rFonts w:ascii="Arial" w:hAnsi="Arial" w:cs="Arial"/>
          <w:iCs/>
          <w:sz w:val="24"/>
          <w:szCs w:val="24"/>
        </w:rPr>
      </w:pPr>
    </w:p>
    <w:sectPr w:rsidR="00393DEE" w:rsidRPr="00393DEE" w:rsidSect="00D5764D">
      <w:footerReference w:type="default" r:id="rId9"/>
      <w:endnotePr>
        <w:numFmt w:val="decimal"/>
      </w:endnotePr>
      <w:pgSz w:w="11906" w:h="16838"/>
      <w:pgMar w:top="1134" w:right="1133" w:bottom="1276" w:left="1417" w:header="142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D7B99" w14:textId="77777777" w:rsidR="00C57FE3" w:rsidRDefault="00C57FE3" w:rsidP="0038231F">
      <w:pPr>
        <w:spacing w:after="0" w:line="240" w:lineRule="auto"/>
      </w:pPr>
      <w:r>
        <w:separator/>
      </w:r>
    </w:p>
  </w:endnote>
  <w:endnote w:type="continuationSeparator" w:id="0">
    <w:p w14:paraId="1F8DFF18" w14:textId="77777777" w:rsidR="00C57FE3" w:rsidRDefault="00C57F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4C4D3" w14:textId="360AAC2F" w:rsidR="00F8042D" w:rsidRDefault="00D56F08" w:rsidP="009A3EE6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A1DC3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A1DC3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6EF924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2A8E0" w14:textId="77777777" w:rsidR="00C57FE3" w:rsidRDefault="00C57FE3" w:rsidP="0038231F">
      <w:pPr>
        <w:spacing w:after="0" w:line="240" w:lineRule="auto"/>
      </w:pPr>
      <w:r>
        <w:separator/>
      </w:r>
    </w:p>
  </w:footnote>
  <w:footnote w:type="continuationSeparator" w:id="0">
    <w:p w14:paraId="0975F7A6" w14:textId="77777777" w:rsidR="00C57FE3" w:rsidRDefault="00C57FE3" w:rsidP="0038231F">
      <w:pPr>
        <w:spacing w:after="0" w:line="240" w:lineRule="auto"/>
      </w:pPr>
      <w:r>
        <w:continuationSeparator/>
      </w:r>
    </w:p>
  </w:footnote>
  <w:footnote w:id="1">
    <w:p w14:paraId="108E2095" w14:textId="77777777" w:rsidR="000959EF" w:rsidRPr="0011306C" w:rsidRDefault="000959EF" w:rsidP="000959EF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3784BF82" w14:textId="77777777" w:rsidR="000959EF" w:rsidRDefault="000959EF" w:rsidP="000959EF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B3ADB9" w14:textId="77777777" w:rsidR="000959EF" w:rsidRDefault="000959EF" w:rsidP="000959EF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1C87B1" w14:textId="77777777" w:rsidR="000959EF" w:rsidRPr="000E4C8B" w:rsidRDefault="000959EF" w:rsidP="000959EF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35C8F"/>
    <w:multiLevelType w:val="hybridMultilevel"/>
    <w:tmpl w:val="60702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024DC"/>
    <w:multiLevelType w:val="hybridMultilevel"/>
    <w:tmpl w:val="4A68FAF2"/>
    <w:lvl w:ilvl="0" w:tplc="FFFFFFFF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637D3"/>
    <w:multiLevelType w:val="hybridMultilevel"/>
    <w:tmpl w:val="4A68FAF2"/>
    <w:lvl w:ilvl="0" w:tplc="D9AEA15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574ED"/>
    <w:multiLevelType w:val="hybridMultilevel"/>
    <w:tmpl w:val="035C23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449C5"/>
    <w:multiLevelType w:val="hybridMultilevel"/>
    <w:tmpl w:val="52C6041A"/>
    <w:lvl w:ilvl="0" w:tplc="F71815F8">
      <w:start w:val="1"/>
      <w:numFmt w:val="lowerLetter"/>
      <w:lvlText w:val="%1)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A5388"/>
    <w:multiLevelType w:val="hybridMultilevel"/>
    <w:tmpl w:val="17F0B480"/>
    <w:lvl w:ilvl="0" w:tplc="03C642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555214">
    <w:abstractNumId w:val="15"/>
  </w:num>
  <w:num w:numId="2" w16cid:durableId="1180464369">
    <w:abstractNumId w:val="0"/>
  </w:num>
  <w:num w:numId="3" w16cid:durableId="746802701">
    <w:abstractNumId w:val="13"/>
  </w:num>
  <w:num w:numId="4" w16cid:durableId="891691278">
    <w:abstractNumId w:val="17"/>
  </w:num>
  <w:num w:numId="5" w16cid:durableId="1103233169">
    <w:abstractNumId w:val="16"/>
  </w:num>
  <w:num w:numId="6" w16cid:durableId="2022849459">
    <w:abstractNumId w:val="11"/>
  </w:num>
  <w:num w:numId="7" w16cid:durableId="846090863">
    <w:abstractNumId w:val="1"/>
  </w:num>
  <w:num w:numId="8" w16cid:durableId="409470412">
    <w:abstractNumId w:val="7"/>
  </w:num>
  <w:num w:numId="9" w16cid:durableId="1899046433">
    <w:abstractNumId w:val="5"/>
  </w:num>
  <w:num w:numId="10" w16cid:durableId="936209383">
    <w:abstractNumId w:val="8"/>
  </w:num>
  <w:num w:numId="11" w16cid:durableId="1715034381">
    <w:abstractNumId w:val="6"/>
  </w:num>
  <w:num w:numId="12" w16cid:durableId="1570382273">
    <w:abstractNumId w:val="10"/>
  </w:num>
  <w:num w:numId="13" w16cid:durableId="683553478">
    <w:abstractNumId w:val="4"/>
  </w:num>
  <w:num w:numId="14" w16cid:durableId="1670593040">
    <w:abstractNumId w:val="3"/>
  </w:num>
  <w:num w:numId="15" w16cid:durableId="1152528463">
    <w:abstractNumId w:val="2"/>
  </w:num>
  <w:num w:numId="16" w16cid:durableId="404769200">
    <w:abstractNumId w:val="14"/>
  </w:num>
  <w:num w:numId="17" w16cid:durableId="1726876671">
    <w:abstractNumId w:val="19"/>
  </w:num>
  <w:num w:numId="18" w16cid:durableId="691876727">
    <w:abstractNumId w:val="12"/>
  </w:num>
  <w:num w:numId="19" w16cid:durableId="1191453050">
    <w:abstractNumId w:val="9"/>
  </w:num>
  <w:num w:numId="20" w16cid:durableId="16986569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529967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69"/>
    <w:rsid w:val="00023477"/>
    <w:rsid w:val="000247FF"/>
    <w:rsid w:val="00025C8D"/>
    <w:rsid w:val="000303EE"/>
    <w:rsid w:val="000360A8"/>
    <w:rsid w:val="000429A2"/>
    <w:rsid w:val="0005473D"/>
    <w:rsid w:val="00057FC1"/>
    <w:rsid w:val="000642B4"/>
    <w:rsid w:val="00073C3D"/>
    <w:rsid w:val="000809B6"/>
    <w:rsid w:val="000857C0"/>
    <w:rsid w:val="000959EF"/>
    <w:rsid w:val="000A5CA8"/>
    <w:rsid w:val="000B1025"/>
    <w:rsid w:val="000B54D1"/>
    <w:rsid w:val="000C021E"/>
    <w:rsid w:val="000C18AF"/>
    <w:rsid w:val="000C2F90"/>
    <w:rsid w:val="000C3F63"/>
    <w:rsid w:val="000D6F17"/>
    <w:rsid w:val="000D73C4"/>
    <w:rsid w:val="000E203B"/>
    <w:rsid w:val="000E262E"/>
    <w:rsid w:val="000E4C8B"/>
    <w:rsid w:val="000E4D37"/>
    <w:rsid w:val="000F1F3D"/>
    <w:rsid w:val="00101DDD"/>
    <w:rsid w:val="00110593"/>
    <w:rsid w:val="0011306C"/>
    <w:rsid w:val="0012157F"/>
    <w:rsid w:val="00126DB8"/>
    <w:rsid w:val="00160A7A"/>
    <w:rsid w:val="0018769E"/>
    <w:rsid w:val="001902D2"/>
    <w:rsid w:val="001A4CD4"/>
    <w:rsid w:val="001A6DD9"/>
    <w:rsid w:val="001C6945"/>
    <w:rsid w:val="001D5C00"/>
    <w:rsid w:val="001F027E"/>
    <w:rsid w:val="001F1F6A"/>
    <w:rsid w:val="00203A40"/>
    <w:rsid w:val="002168A8"/>
    <w:rsid w:val="00217E11"/>
    <w:rsid w:val="00220A1B"/>
    <w:rsid w:val="00232DF0"/>
    <w:rsid w:val="002342F1"/>
    <w:rsid w:val="002425EF"/>
    <w:rsid w:val="002426FF"/>
    <w:rsid w:val="00255142"/>
    <w:rsid w:val="0025639D"/>
    <w:rsid w:val="00256CEC"/>
    <w:rsid w:val="002578E4"/>
    <w:rsid w:val="00257E73"/>
    <w:rsid w:val="00262D61"/>
    <w:rsid w:val="0027080B"/>
    <w:rsid w:val="00284368"/>
    <w:rsid w:val="00287AE8"/>
    <w:rsid w:val="00290B01"/>
    <w:rsid w:val="00292198"/>
    <w:rsid w:val="002B2ACE"/>
    <w:rsid w:val="002B2AD9"/>
    <w:rsid w:val="002C1C7B"/>
    <w:rsid w:val="002C4137"/>
    <w:rsid w:val="002C4948"/>
    <w:rsid w:val="002C508D"/>
    <w:rsid w:val="002E1595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1A90"/>
    <w:rsid w:val="00393DEE"/>
    <w:rsid w:val="003B2070"/>
    <w:rsid w:val="003B214C"/>
    <w:rsid w:val="003B7238"/>
    <w:rsid w:val="003C3B64"/>
    <w:rsid w:val="003E3FAD"/>
    <w:rsid w:val="003F024C"/>
    <w:rsid w:val="00403625"/>
    <w:rsid w:val="0041526C"/>
    <w:rsid w:val="00434CC2"/>
    <w:rsid w:val="00452F98"/>
    <w:rsid w:val="004541F9"/>
    <w:rsid w:val="0045490C"/>
    <w:rsid w:val="004609F1"/>
    <w:rsid w:val="00461EBD"/>
    <w:rsid w:val="004651B5"/>
    <w:rsid w:val="004761C6"/>
    <w:rsid w:val="0047664E"/>
    <w:rsid w:val="00476E7D"/>
    <w:rsid w:val="004824F7"/>
    <w:rsid w:val="00482F6E"/>
    <w:rsid w:val="00484F88"/>
    <w:rsid w:val="004A788F"/>
    <w:rsid w:val="004C4854"/>
    <w:rsid w:val="004D7E48"/>
    <w:rsid w:val="004E2A46"/>
    <w:rsid w:val="004F23F7"/>
    <w:rsid w:val="004F40EF"/>
    <w:rsid w:val="005103B9"/>
    <w:rsid w:val="00512A1E"/>
    <w:rsid w:val="00520174"/>
    <w:rsid w:val="00524951"/>
    <w:rsid w:val="00536F25"/>
    <w:rsid w:val="005434B3"/>
    <w:rsid w:val="00561084"/>
    <w:rsid w:val="005641F0"/>
    <w:rsid w:val="0057073A"/>
    <w:rsid w:val="00591C1E"/>
    <w:rsid w:val="005B08D0"/>
    <w:rsid w:val="005B11F3"/>
    <w:rsid w:val="005C39CA"/>
    <w:rsid w:val="005E176A"/>
    <w:rsid w:val="005E24AA"/>
    <w:rsid w:val="005E3215"/>
    <w:rsid w:val="005E579C"/>
    <w:rsid w:val="00612283"/>
    <w:rsid w:val="00634311"/>
    <w:rsid w:val="00641874"/>
    <w:rsid w:val="00645683"/>
    <w:rsid w:val="00650D6C"/>
    <w:rsid w:val="0065589D"/>
    <w:rsid w:val="006676AE"/>
    <w:rsid w:val="006721DB"/>
    <w:rsid w:val="006A3A1F"/>
    <w:rsid w:val="006A52B6"/>
    <w:rsid w:val="006B2671"/>
    <w:rsid w:val="006B53D6"/>
    <w:rsid w:val="006D536F"/>
    <w:rsid w:val="006E1C64"/>
    <w:rsid w:val="006F0034"/>
    <w:rsid w:val="006F1BD5"/>
    <w:rsid w:val="006F3D32"/>
    <w:rsid w:val="007020E3"/>
    <w:rsid w:val="00710937"/>
    <w:rsid w:val="007118F0"/>
    <w:rsid w:val="00716B25"/>
    <w:rsid w:val="007173F8"/>
    <w:rsid w:val="00721D87"/>
    <w:rsid w:val="0072469A"/>
    <w:rsid w:val="0072560B"/>
    <w:rsid w:val="00744397"/>
    <w:rsid w:val="00746532"/>
    <w:rsid w:val="00751725"/>
    <w:rsid w:val="00756C8F"/>
    <w:rsid w:val="00757EFB"/>
    <w:rsid w:val="00771BF2"/>
    <w:rsid w:val="007840F2"/>
    <w:rsid w:val="00791153"/>
    <w:rsid w:val="007936D6"/>
    <w:rsid w:val="007961C8"/>
    <w:rsid w:val="007A1DC3"/>
    <w:rsid w:val="007A2BCB"/>
    <w:rsid w:val="007B01C8"/>
    <w:rsid w:val="007C203F"/>
    <w:rsid w:val="007D5B61"/>
    <w:rsid w:val="007E2F69"/>
    <w:rsid w:val="00804F07"/>
    <w:rsid w:val="00821865"/>
    <w:rsid w:val="008244D8"/>
    <w:rsid w:val="00825A09"/>
    <w:rsid w:val="00830015"/>
    <w:rsid w:val="00830AB1"/>
    <w:rsid w:val="00833FCD"/>
    <w:rsid w:val="008372B8"/>
    <w:rsid w:val="00842991"/>
    <w:rsid w:val="008444CA"/>
    <w:rsid w:val="00847232"/>
    <w:rsid w:val="00860A67"/>
    <w:rsid w:val="0087357D"/>
    <w:rsid w:val="008757E1"/>
    <w:rsid w:val="00892A0A"/>
    <w:rsid w:val="00892E48"/>
    <w:rsid w:val="008C5709"/>
    <w:rsid w:val="008C6DF8"/>
    <w:rsid w:val="008D0487"/>
    <w:rsid w:val="008D33C8"/>
    <w:rsid w:val="008D4A7D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80744"/>
    <w:rsid w:val="00992BD8"/>
    <w:rsid w:val="0099728C"/>
    <w:rsid w:val="00997D0F"/>
    <w:rsid w:val="009A3EE6"/>
    <w:rsid w:val="009C7756"/>
    <w:rsid w:val="009D3D31"/>
    <w:rsid w:val="00A15F7E"/>
    <w:rsid w:val="00A166B0"/>
    <w:rsid w:val="00A22DCF"/>
    <w:rsid w:val="00A24C2D"/>
    <w:rsid w:val="00A261A3"/>
    <w:rsid w:val="00A276E4"/>
    <w:rsid w:val="00A3062E"/>
    <w:rsid w:val="00A347DE"/>
    <w:rsid w:val="00A41B32"/>
    <w:rsid w:val="00A42604"/>
    <w:rsid w:val="00A44833"/>
    <w:rsid w:val="00A55E69"/>
    <w:rsid w:val="00A57FDD"/>
    <w:rsid w:val="00A60D76"/>
    <w:rsid w:val="00A74A39"/>
    <w:rsid w:val="00A90D0E"/>
    <w:rsid w:val="00A9422C"/>
    <w:rsid w:val="00AC5247"/>
    <w:rsid w:val="00AD74EE"/>
    <w:rsid w:val="00AE6FF2"/>
    <w:rsid w:val="00AF29AA"/>
    <w:rsid w:val="00B0088C"/>
    <w:rsid w:val="00B15219"/>
    <w:rsid w:val="00B15FD3"/>
    <w:rsid w:val="00B27A0C"/>
    <w:rsid w:val="00B3093F"/>
    <w:rsid w:val="00B34079"/>
    <w:rsid w:val="00B34D17"/>
    <w:rsid w:val="00B36ABD"/>
    <w:rsid w:val="00B41261"/>
    <w:rsid w:val="00B672AA"/>
    <w:rsid w:val="00B77AC3"/>
    <w:rsid w:val="00B8005E"/>
    <w:rsid w:val="00B90E42"/>
    <w:rsid w:val="00BB0C3C"/>
    <w:rsid w:val="00BC04DB"/>
    <w:rsid w:val="00BC7676"/>
    <w:rsid w:val="00BE6F04"/>
    <w:rsid w:val="00C014B5"/>
    <w:rsid w:val="00C113BF"/>
    <w:rsid w:val="00C4103F"/>
    <w:rsid w:val="00C522E0"/>
    <w:rsid w:val="00C52531"/>
    <w:rsid w:val="00C57DEB"/>
    <w:rsid w:val="00C57FE3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0DF9"/>
    <w:rsid w:val="00D33F54"/>
    <w:rsid w:val="00D34D9A"/>
    <w:rsid w:val="00D3744D"/>
    <w:rsid w:val="00D409DE"/>
    <w:rsid w:val="00D42C9B"/>
    <w:rsid w:val="00D531D5"/>
    <w:rsid w:val="00D56F08"/>
    <w:rsid w:val="00D5764D"/>
    <w:rsid w:val="00D7532C"/>
    <w:rsid w:val="00D901FA"/>
    <w:rsid w:val="00DA3BF8"/>
    <w:rsid w:val="00DA6EC7"/>
    <w:rsid w:val="00DD146A"/>
    <w:rsid w:val="00DD3E9D"/>
    <w:rsid w:val="00DF36C3"/>
    <w:rsid w:val="00E01091"/>
    <w:rsid w:val="00E022A1"/>
    <w:rsid w:val="00E20FE6"/>
    <w:rsid w:val="00E21B42"/>
    <w:rsid w:val="00E21BB4"/>
    <w:rsid w:val="00E24546"/>
    <w:rsid w:val="00E309E9"/>
    <w:rsid w:val="00E31C06"/>
    <w:rsid w:val="00E33351"/>
    <w:rsid w:val="00E426EB"/>
    <w:rsid w:val="00E50194"/>
    <w:rsid w:val="00E55996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E692C"/>
    <w:rsid w:val="00EF74CA"/>
    <w:rsid w:val="00F04280"/>
    <w:rsid w:val="00F0448C"/>
    <w:rsid w:val="00F13EB5"/>
    <w:rsid w:val="00F318EC"/>
    <w:rsid w:val="00F365F2"/>
    <w:rsid w:val="00F42137"/>
    <w:rsid w:val="00F43919"/>
    <w:rsid w:val="00F66810"/>
    <w:rsid w:val="00F8042D"/>
    <w:rsid w:val="00F8636A"/>
    <w:rsid w:val="00F90CD1"/>
    <w:rsid w:val="00FC0317"/>
    <w:rsid w:val="00FD0B04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07450"/>
  <w15:docId w15:val="{F987F3CE-EC9A-4D87-9AAA-E59B9986F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6F2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6F25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536F25"/>
    <w:rPr>
      <w:color w:val="0000FF"/>
      <w:u w:val="single"/>
    </w:rPr>
  </w:style>
  <w:style w:type="paragraph" w:styleId="Bezodstpw">
    <w:name w:val="No Spacing"/>
    <w:uiPriority w:val="1"/>
    <w:qFormat/>
    <w:rsid w:val="00536F25"/>
    <w:rPr>
      <w:sz w:val="22"/>
      <w:szCs w:val="22"/>
      <w:lang w:eastAsia="en-US"/>
    </w:r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99"/>
    <w:qFormat/>
    <w:locked/>
    <w:rsid w:val="009D3D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_bilno.54@o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2B809-E9BE-4D92-889E-EDC040E5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60</TotalTime>
  <Pages>1</Pages>
  <Words>937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AMMK</dc:creator>
  <cp:keywords/>
  <cp:lastModifiedBy>Krzysztof Grudziński</cp:lastModifiedBy>
  <cp:revision>33</cp:revision>
  <cp:lastPrinted>2026-02-05T19:52:00Z</cp:lastPrinted>
  <dcterms:created xsi:type="dcterms:W3CDTF">2024-10-06T10:00:00Z</dcterms:created>
  <dcterms:modified xsi:type="dcterms:W3CDTF">2026-08-26T14:46:00Z</dcterms:modified>
</cp:coreProperties>
</file>